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3BF6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WHYTYNGTON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6E64FC2B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32AF97B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B1A0E7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7680C1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Danyell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43646DA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2148F1C3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F9425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92FBCE" w14:textId="77777777" w:rsidR="00645635" w:rsidRDefault="00645635" w:rsidP="00645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35AD7D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AAB9A" w14:textId="77777777" w:rsidR="00645635" w:rsidRDefault="00645635" w:rsidP="009139A6">
      <w:r>
        <w:separator/>
      </w:r>
    </w:p>
  </w:endnote>
  <w:endnote w:type="continuationSeparator" w:id="0">
    <w:p w14:paraId="79D3DBCE" w14:textId="77777777" w:rsidR="00645635" w:rsidRDefault="006456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20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95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4A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04FE" w14:textId="77777777" w:rsidR="00645635" w:rsidRDefault="00645635" w:rsidP="009139A6">
      <w:r>
        <w:separator/>
      </w:r>
    </w:p>
  </w:footnote>
  <w:footnote w:type="continuationSeparator" w:id="0">
    <w:p w14:paraId="3AA18516" w14:textId="77777777" w:rsidR="00645635" w:rsidRDefault="006456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1F0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9B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842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635"/>
    <w:rsid w:val="000666E0"/>
    <w:rsid w:val="002510B7"/>
    <w:rsid w:val="005C130B"/>
    <w:rsid w:val="0064563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FCFCD"/>
  <w15:chartTrackingRefBased/>
  <w15:docId w15:val="{46024635-6DE5-437E-B721-D8CE9089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2022-08-07T10:19:00Z</dcterms:created>
  <dcterms:modified xsi:type="dcterms:W3CDTF">2022-08-07T10:20:00Z</dcterms:modified>
</cp:coreProperties>
</file>